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81F" w:rsidRPr="008F33C2" w:rsidRDefault="0073281F" w:rsidP="008023CE">
      <w:pPr>
        <w:pStyle w:val="BodyText"/>
        <w:jc w:val="center"/>
        <w:rPr>
          <w:b/>
        </w:rPr>
      </w:pPr>
      <w:r w:rsidRPr="008F33C2">
        <w:rPr>
          <w:b/>
        </w:rPr>
        <w:t xml:space="preserve">РАСЧЕТ </w:t>
      </w:r>
    </w:p>
    <w:p w:rsidR="0073281F" w:rsidRPr="008F33C2" w:rsidRDefault="0073281F" w:rsidP="008023CE">
      <w:pPr>
        <w:pStyle w:val="BodyText"/>
        <w:jc w:val="center"/>
        <w:rPr>
          <w:b/>
        </w:rPr>
      </w:pPr>
      <w:r w:rsidRPr="007C3F26">
        <w:rPr>
          <w:b/>
          <w:szCs w:val="28"/>
        </w:rPr>
        <w:t>субвенци</w:t>
      </w:r>
      <w:r>
        <w:rPr>
          <w:b/>
          <w:szCs w:val="28"/>
        </w:rPr>
        <w:t>й</w:t>
      </w:r>
      <w:r w:rsidRPr="007C3F26">
        <w:rPr>
          <w:b/>
          <w:szCs w:val="28"/>
        </w:rPr>
        <w:t xml:space="preserve"> бюджетам муниципальных районов и городских округов на</w:t>
      </w:r>
      <w:r w:rsidRPr="00C76959">
        <w:rPr>
          <w:szCs w:val="28"/>
        </w:rPr>
        <w:t xml:space="preserve"> </w:t>
      </w:r>
      <w:r>
        <w:rPr>
          <w:b/>
        </w:rPr>
        <w:t xml:space="preserve">реализацию </w:t>
      </w:r>
      <w:r w:rsidRPr="008F33C2">
        <w:rPr>
          <w:b/>
        </w:rPr>
        <w:t xml:space="preserve">государственных полномочий по образованию и организации деятельности административных комиссий </w:t>
      </w:r>
    </w:p>
    <w:p w:rsidR="0073281F" w:rsidRPr="008F33C2" w:rsidRDefault="0073281F" w:rsidP="003F07DE">
      <w:pPr>
        <w:pStyle w:val="BodyText"/>
        <w:jc w:val="center"/>
        <w:rPr>
          <w:b/>
        </w:rPr>
      </w:pPr>
      <w:r w:rsidRPr="008F33C2">
        <w:rPr>
          <w:b/>
          <w:szCs w:val="28"/>
        </w:rPr>
        <w:t>на 201</w:t>
      </w:r>
      <w:r>
        <w:rPr>
          <w:b/>
          <w:szCs w:val="28"/>
        </w:rPr>
        <w:t>9</w:t>
      </w:r>
      <w:r w:rsidRPr="008F33C2">
        <w:rPr>
          <w:b/>
          <w:szCs w:val="28"/>
        </w:rPr>
        <w:t xml:space="preserve"> год</w:t>
      </w:r>
      <w:r>
        <w:rPr>
          <w:b/>
          <w:szCs w:val="28"/>
        </w:rPr>
        <w:t xml:space="preserve"> и на плановый период 2020 и 2021 годов</w:t>
      </w:r>
      <w:r w:rsidRPr="008F33C2">
        <w:rPr>
          <w:b/>
          <w:szCs w:val="28"/>
        </w:rPr>
        <w:t xml:space="preserve"> </w:t>
      </w:r>
    </w:p>
    <w:p w:rsidR="0073281F" w:rsidRDefault="0073281F" w:rsidP="008023CE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73281F" w:rsidRDefault="0073281F" w:rsidP="008023CE">
      <w:pPr>
        <w:pStyle w:val="BodyText"/>
        <w:ind w:firstLine="720"/>
      </w:pPr>
    </w:p>
    <w:p w:rsidR="0073281F" w:rsidRDefault="0073281F" w:rsidP="00521430">
      <w:pPr>
        <w:pStyle w:val="BodyText"/>
        <w:spacing w:line="264" w:lineRule="auto"/>
        <w:ind w:firstLine="720"/>
        <w:jc w:val="both"/>
      </w:pPr>
      <w:r w:rsidRPr="0084389C">
        <w:t xml:space="preserve">Расчет субвенций, предоставляемых местным бюджетам </w:t>
      </w:r>
      <w:r>
        <w:t xml:space="preserve">из бюджета Республики Татарстан </w:t>
      </w:r>
      <w:r w:rsidRPr="0084389C">
        <w:t xml:space="preserve">для осуществления органами местного самоуправления государственных полномочий </w:t>
      </w:r>
      <w:r>
        <w:t xml:space="preserve">Республики Татарстан </w:t>
      </w:r>
      <w:r w:rsidRPr="0084389C">
        <w:t>по образованию и организации деятельности административных комиссий (Sмбi), произв</w:t>
      </w:r>
      <w:r>
        <w:t>еден</w:t>
      </w:r>
      <w:r w:rsidRPr="0084389C">
        <w:t xml:space="preserve"> </w:t>
      </w:r>
      <w:r>
        <w:t xml:space="preserve">в соответствии с утвержденной </w:t>
      </w:r>
      <w:r w:rsidRPr="0081441B">
        <w:t>Закон</w:t>
      </w:r>
      <w:r>
        <w:t>ом</w:t>
      </w:r>
      <w:r w:rsidRPr="0081441B">
        <w:t xml:space="preserve"> Р</w:t>
      </w:r>
      <w:r>
        <w:t xml:space="preserve">еспублики </w:t>
      </w:r>
      <w:r w:rsidRPr="0081441B">
        <w:t>Т</w:t>
      </w:r>
      <w:r>
        <w:t>атарстан</w:t>
      </w:r>
      <w:r w:rsidRPr="0081441B">
        <w:t xml:space="preserve"> от 30.12.2005 </w:t>
      </w:r>
      <w:r>
        <w:t>№</w:t>
      </w:r>
      <w:r w:rsidRPr="0081441B">
        <w:t xml:space="preserve"> 144-ЗРТ</w:t>
      </w:r>
      <w:r>
        <w:t xml:space="preserve"> методикой расчета субвенций.</w:t>
      </w:r>
    </w:p>
    <w:p w:rsidR="0073281F" w:rsidRPr="002F30CF" w:rsidRDefault="0073281F" w:rsidP="00521430">
      <w:pPr>
        <w:widowControl w:val="0"/>
        <w:autoSpaceDE w:val="0"/>
        <w:autoSpaceDN w:val="0"/>
        <w:spacing w:before="220"/>
        <w:ind w:firstLine="567"/>
        <w:jc w:val="both"/>
        <w:rPr>
          <w:sz w:val="28"/>
        </w:rPr>
      </w:pPr>
      <w:r w:rsidRPr="002F30CF">
        <w:rPr>
          <w:sz w:val="28"/>
        </w:rPr>
        <w:t>Объем субвенций, предоставляемых i-му муниципальному образованию из бюджета Республики Татарстан для осуществления органами местного самоуправления государственных полномочий, рассчитывается по формуле:</w:t>
      </w:r>
    </w:p>
    <w:p w:rsidR="0073281F" w:rsidRDefault="0073281F" w:rsidP="00521430">
      <w:pPr>
        <w:pStyle w:val="BodyText"/>
        <w:spacing w:line="264" w:lineRule="auto"/>
        <w:ind w:firstLine="720"/>
        <w:jc w:val="both"/>
      </w:pPr>
    </w:p>
    <w:p w:rsidR="0073281F" w:rsidRPr="0084389C" w:rsidRDefault="0073281F" w:rsidP="00521430">
      <w:pPr>
        <w:pStyle w:val="BodyText"/>
        <w:spacing w:line="264" w:lineRule="auto"/>
        <w:ind w:firstLine="720"/>
        <w:jc w:val="both"/>
      </w:pPr>
      <w:r w:rsidRPr="0084389C">
        <w:t>Sмбi = Нрi x Чрi,</w:t>
      </w:r>
    </w:p>
    <w:p w:rsidR="0073281F" w:rsidRPr="0084389C" w:rsidRDefault="0073281F" w:rsidP="00521430">
      <w:pPr>
        <w:pStyle w:val="BodyText"/>
        <w:spacing w:line="264" w:lineRule="auto"/>
        <w:ind w:firstLine="720"/>
        <w:jc w:val="both"/>
      </w:pPr>
      <w:r w:rsidRPr="0060644A">
        <w:t>где Нрi - затраты на одного специалиста административной комиссии и должностного лица, уполномоченного составлять протокол об административном правонарушении в i-м муниципальном образовании</w:t>
      </w:r>
      <w:r w:rsidRPr="0084389C">
        <w:t>;</w:t>
      </w:r>
    </w:p>
    <w:p w:rsidR="0073281F" w:rsidRDefault="0073281F" w:rsidP="00521430">
      <w:pPr>
        <w:pStyle w:val="BodyText"/>
        <w:spacing w:line="264" w:lineRule="auto"/>
        <w:ind w:firstLine="720"/>
        <w:jc w:val="both"/>
      </w:pPr>
      <w:r w:rsidRPr="0084389C">
        <w:t>Чрi - планируемая численность специалистов административных комиссий в i-м муниципальном образовании.</w:t>
      </w:r>
    </w:p>
    <w:p w:rsidR="0073281F" w:rsidRDefault="0073281F" w:rsidP="00521430">
      <w:pPr>
        <w:pStyle w:val="BodyText"/>
        <w:ind w:firstLine="567"/>
        <w:jc w:val="both"/>
      </w:pPr>
      <w:r>
        <w:t xml:space="preserve">Объем субвенций Азнакаевскому </w:t>
      </w:r>
      <w:r w:rsidRPr="006111BC">
        <w:t>муниципальн</w:t>
      </w:r>
      <w:r>
        <w:t>ому району</w:t>
      </w:r>
      <w:r w:rsidRPr="006111BC">
        <w:t xml:space="preserve"> </w:t>
      </w:r>
      <w:r>
        <w:t xml:space="preserve">Республики Татарстан </w:t>
      </w:r>
      <w:r w:rsidRPr="006111BC">
        <w:t>на</w:t>
      </w:r>
      <w:r>
        <w:t xml:space="preserve"> 2019 – 2021 годы определен в следующих размерах:</w:t>
      </w:r>
    </w:p>
    <w:p w:rsidR="0073281F" w:rsidRDefault="0073281F" w:rsidP="00521430">
      <w:pPr>
        <w:pStyle w:val="BodyText"/>
        <w:ind w:firstLine="567"/>
        <w:jc w:val="both"/>
      </w:pPr>
    </w:p>
    <w:p w:rsidR="0073281F" w:rsidRPr="00DE0B45" w:rsidRDefault="0073281F" w:rsidP="00521430">
      <w:pPr>
        <w:spacing w:line="264" w:lineRule="auto"/>
        <w:ind w:firstLine="720"/>
        <w:jc w:val="both"/>
        <w:rPr>
          <w:sz w:val="28"/>
        </w:rPr>
      </w:pPr>
      <w:r w:rsidRPr="00DE0B45">
        <w:rPr>
          <w:sz w:val="28"/>
        </w:rPr>
        <w:t>201</w:t>
      </w:r>
      <w:r>
        <w:rPr>
          <w:sz w:val="28"/>
        </w:rPr>
        <w:t>9</w:t>
      </w:r>
      <w:r w:rsidRPr="00DE0B45">
        <w:rPr>
          <w:sz w:val="28"/>
        </w:rPr>
        <w:t xml:space="preserve"> год – </w:t>
      </w:r>
      <w:r>
        <w:rPr>
          <w:sz w:val="28"/>
        </w:rPr>
        <w:t>375,5</w:t>
      </w:r>
      <w:r w:rsidRPr="00DE0B45">
        <w:rPr>
          <w:sz w:val="28"/>
        </w:rPr>
        <w:t xml:space="preserve"> тыс. рублей; </w:t>
      </w:r>
    </w:p>
    <w:p w:rsidR="0073281F" w:rsidRPr="00DE0B45" w:rsidRDefault="0073281F" w:rsidP="00521430">
      <w:pPr>
        <w:spacing w:line="264" w:lineRule="auto"/>
        <w:ind w:firstLine="720"/>
        <w:jc w:val="both"/>
        <w:rPr>
          <w:sz w:val="28"/>
        </w:rPr>
      </w:pPr>
      <w:r>
        <w:rPr>
          <w:sz w:val="28"/>
        </w:rPr>
        <w:t>2020</w:t>
      </w:r>
      <w:r w:rsidRPr="00DE0B45">
        <w:rPr>
          <w:sz w:val="28"/>
        </w:rPr>
        <w:t xml:space="preserve"> год – </w:t>
      </w:r>
      <w:r>
        <w:rPr>
          <w:sz w:val="28"/>
        </w:rPr>
        <w:t>375,5</w:t>
      </w:r>
      <w:r w:rsidRPr="00DE0B45">
        <w:rPr>
          <w:sz w:val="28"/>
        </w:rPr>
        <w:t xml:space="preserve"> тыс. рублей; </w:t>
      </w:r>
    </w:p>
    <w:p w:rsidR="0073281F" w:rsidRPr="00DE0B45" w:rsidRDefault="0073281F" w:rsidP="00521430">
      <w:pPr>
        <w:spacing w:line="264" w:lineRule="auto"/>
        <w:ind w:firstLine="720"/>
        <w:jc w:val="both"/>
        <w:rPr>
          <w:sz w:val="28"/>
        </w:rPr>
      </w:pPr>
      <w:r w:rsidRPr="00DE0B45">
        <w:rPr>
          <w:sz w:val="28"/>
        </w:rPr>
        <w:t>20</w:t>
      </w:r>
      <w:r>
        <w:rPr>
          <w:sz w:val="28"/>
        </w:rPr>
        <w:t>21</w:t>
      </w:r>
      <w:r w:rsidRPr="00DE0B45">
        <w:rPr>
          <w:sz w:val="28"/>
        </w:rPr>
        <w:t xml:space="preserve"> год –</w:t>
      </w:r>
      <w:r>
        <w:rPr>
          <w:sz w:val="28"/>
        </w:rPr>
        <w:t xml:space="preserve"> 375,5</w:t>
      </w:r>
      <w:r w:rsidRPr="00DE0B45">
        <w:rPr>
          <w:sz w:val="28"/>
        </w:rPr>
        <w:t xml:space="preserve"> тыс. рублей.</w:t>
      </w:r>
    </w:p>
    <w:p w:rsidR="0073281F" w:rsidRDefault="0073281F" w:rsidP="00521430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3281F" w:rsidRPr="008A29F5" w:rsidRDefault="0073281F" w:rsidP="008A29F5">
      <w:pPr>
        <w:pStyle w:val="BodyText"/>
        <w:ind w:firstLine="567"/>
        <w:jc w:val="both"/>
      </w:pPr>
      <w:r w:rsidRPr="008A29F5">
        <w:t>Суммы субвенции приведены в приложении № 1</w:t>
      </w:r>
      <w:r>
        <w:t>3</w:t>
      </w:r>
      <w:r w:rsidRPr="008A29F5">
        <w:t xml:space="preserve"> к проекту решения «О бюджете Азнакаевского муниципального района Республики Татарстан на 2019 год и на плановый период 2020 и 2021 годов».</w:t>
      </w:r>
    </w:p>
    <w:p w:rsidR="0073281F" w:rsidRDefault="0073281F" w:rsidP="009E6A11">
      <w:pPr>
        <w:spacing w:line="276" w:lineRule="auto"/>
        <w:ind w:firstLine="709"/>
        <w:jc w:val="both"/>
      </w:pPr>
    </w:p>
    <w:sectPr w:rsidR="0073281F" w:rsidSect="005355DC">
      <w:pgSz w:w="11906" w:h="16838"/>
      <w:pgMar w:top="1134" w:right="850" w:bottom="1134" w:left="1701" w:header="708" w:footer="708" w:gutter="0"/>
      <w:pgNumType w:start="4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81F" w:rsidRDefault="0073281F" w:rsidP="005355DC">
      <w:r>
        <w:separator/>
      </w:r>
    </w:p>
  </w:endnote>
  <w:endnote w:type="continuationSeparator" w:id="0">
    <w:p w:rsidR="0073281F" w:rsidRDefault="0073281F" w:rsidP="00535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81F" w:rsidRDefault="0073281F" w:rsidP="005355DC">
      <w:r>
        <w:separator/>
      </w:r>
    </w:p>
  </w:footnote>
  <w:footnote w:type="continuationSeparator" w:id="0">
    <w:p w:rsidR="0073281F" w:rsidRDefault="0073281F" w:rsidP="005355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2534F"/>
    <w:rsid w:val="00041AF6"/>
    <w:rsid w:val="00077CE0"/>
    <w:rsid w:val="000C329B"/>
    <w:rsid w:val="000D539F"/>
    <w:rsid w:val="000E2354"/>
    <w:rsid w:val="000E79D3"/>
    <w:rsid w:val="0012534F"/>
    <w:rsid w:val="00131CE6"/>
    <w:rsid w:val="00155922"/>
    <w:rsid w:val="00194C6D"/>
    <w:rsid w:val="001A4789"/>
    <w:rsid w:val="001B5708"/>
    <w:rsid w:val="001F03BE"/>
    <w:rsid w:val="0024416E"/>
    <w:rsid w:val="00254FF5"/>
    <w:rsid w:val="00264193"/>
    <w:rsid w:val="00264C32"/>
    <w:rsid w:val="00287D9B"/>
    <w:rsid w:val="002B2BF0"/>
    <w:rsid w:val="002F30CF"/>
    <w:rsid w:val="002F4312"/>
    <w:rsid w:val="00304FCA"/>
    <w:rsid w:val="0035626D"/>
    <w:rsid w:val="003622E3"/>
    <w:rsid w:val="0037477A"/>
    <w:rsid w:val="003F07DE"/>
    <w:rsid w:val="00406504"/>
    <w:rsid w:val="004132FA"/>
    <w:rsid w:val="00443E88"/>
    <w:rsid w:val="00472AD8"/>
    <w:rsid w:val="00485809"/>
    <w:rsid w:val="004D6A26"/>
    <w:rsid w:val="00521430"/>
    <w:rsid w:val="005275BF"/>
    <w:rsid w:val="005355DC"/>
    <w:rsid w:val="00565467"/>
    <w:rsid w:val="00592123"/>
    <w:rsid w:val="005C5030"/>
    <w:rsid w:val="005E22D4"/>
    <w:rsid w:val="0060644A"/>
    <w:rsid w:val="006111BC"/>
    <w:rsid w:val="006426D7"/>
    <w:rsid w:val="006565FD"/>
    <w:rsid w:val="00692FE6"/>
    <w:rsid w:val="00697FF2"/>
    <w:rsid w:val="006B6CE4"/>
    <w:rsid w:val="006C197B"/>
    <w:rsid w:val="00702BB1"/>
    <w:rsid w:val="00707301"/>
    <w:rsid w:val="0072395D"/>
    <w:rsid w:val="0073281F"/>
    <w:rsid w:val="00734C8D"/>
    <w:rsid w:val="00742F6F"/>
    <w:rsid w:val="007971E7"/>
    <w:rsid w:val="007B4CDE"/>
    <w:rsid w:val="007C3F26"/>
    <w:rsid w:val="008023CE"/>
    <w:rsid w:val="0081441B"/>
    <w:rsid w:val="0082268E"/>
    <w:rsid w:val="00827C66"/>
    <w:rsid w:val="0083481E"/>
    <w:rsid w:val="0084389C"/>
    <w:rsid w:val="008A29F5"/>
    <w:rsid w:val="008C7979"/>
    <w:rsid w:val="008F33C2"/>
    <w:rsid w:val="008F5EBF"/>
    <w:rsid w:val="00932EB4"/>
    <w:rsid w:val="009C2320"/>
    <w:rsid w:val="009D4B7F"/>
    <w:rsid w:val="009E6A11"/>
    <w:rsid w:val="00A1665A"/>
    <w:rsid w:val="00A50DE0"/>
    <w:rsid w:val="00A571E7"/>
    <w:rsid w:val="00AB1316"/>
    <w:rsid w:val="00AC53CE"/>
    <w:rsid w:val="00B05BC6"/>
    <w:rsid w:val="00B10C20"/>
    <w:rsid w:val="00B901E8"/>
    <w:rsid w:val="00BE20DE"/>
    <w:rsid w:val="00BE5368"/>
    <w:rsid w:val="00C203E3"/>
    <w:rsid w:val="00C67C94"/>
    <w:rsid w:val="00C76959"/>
    <w:rsid w:val="00C771BC"/>
    <w:rsid w:val="00C91841"/>
    <w:rsid w:val="00CD2FD2"/>
    <w:rsid w:val="00CF1C5F"/>
    <w:rsid w:val="00D073CA"/>
    <w:rsid w:val="00D85672"/>
    <w:rsid w:val="00DB434F"/>
    <w:rsid w:val="00DB59FE"/>
    <w:rsid w:val="00DC00A7"/>
    <w:rsid w:val="00DE0B45"/>
    <w:rsid w:val="00E07CD7"/>
    <w:rsid w:val="00E1626A"/>
    <w:rsid w:val="00E90CA3"/>
    <w:rsid w:val="00EA25FA"/>
    <w:rsid w:val="00EE4209"/>
    <w:rsid w:val="00FB7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34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12534F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2534F"/>
    <w:rPr>
      <w:rFonts w:ascii="Times New Roman" w:hAnsi="Times New Roman"/>
      <w:sz w:val="24"/>
      <w:lang w:val="x-none" w:eastAsia="ru-RU"/>
    </w:rPr>
  </w:style>
  <w:style w:type="paragraph" w:customStyle="1" w:styleId="ConsPlusNormal">
    <w:name w:val="ConsPlusNormal"/>
    <w:uiPriority w:val="99"/>
    <w:rsid w:val="0012534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5355D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355DC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semiHidden/>
    <w:rsid w:val="005355D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355DC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5355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355DC"/>
    <w:rPr>
      <w:rFonts w:ascii="Tahoma" w:hAnsi="Tahoma"/>
      <w:sz w:val="16"/>
    </w:rPr>
  </w:style>
  <w:style w:type="paragraph" w:customStyle="1" w:styleId="ConsPlusTitle">
    <w:name w:val="ConsPlusTitle"/>
    <w:uiPriority w:val="99"/>
    <w:rsid w:val="007971E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187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1</Pages>
  <Words>228</Words>
  <Characters>1304</Characters>
  <Application>Microsoft Office Word</Application>
  <DocSecurity>0</DocSecurity>
  <Lines>0</Lines>
  <Paragraphs>0</Paragraphs>
  <ScaleCrop>false</ScaleCrop>
  <Company>2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Alsu.Nizamieva</dc:creator>
  <cp:keywords/>
  <dc:description/>
  <cp:lastModifiedBy>azna-gatiyatullina</cp:lastModifiedBy>
  <cp:revision>24</cp:revision>
  <cp:lastPrinted>2016-09-27T07:01:00Z</cp:lastPrinted>
  <dcterms:created xsi:type="dcterms:W3CDTF">2013-09-10T17:01:00Z</dcterms:created>
  <dcterms:modified xsi:type="dcterms:W3CDTF">2018-10-12T05:02:00Z</dcterms:modified>
</cp:coreProperties>
</file>